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jc w:val="center"/>
        <w:tblLook w:val="04A0"/>
      </w:tblPr>
      <w:tblGrid>
        <w:gridCol w:w="1265"/>
        <w:gridCol w:w="1120"/>
        <w:gridCol w:w="1100"/>
        <w:gridCol w:w="3860"/>
        <w:gridCol w:w="2660"/>
      </w:tblGrid>
      <w:tr w:rsidR="00C95146" w:rsidRPr="00C95146" w:rsidTr="00C95146">
        <w:trPr>
          <w:trHeight w:val="792"/>
          <w:jc w:val="center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C95146" w:rsidRDefault="00C95146" w:rsidP="00C95146">
            <w:pPr>
              <w:spacing w:before="0"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RANGE!A1:E32"/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Спецификација предмета за књигу предмета</w:t>
            </w:r>
            <w:bookmarkEnd w:id="0"/>
          </w:p>
          <w:p w:rsidR="00C95146" w:rsidRPr="00C95146" w:rsidRDefault="00C95146" w:rsidP="00C95146">
            <w:pPr>
              <w:spacing w:before="0"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C95146">
              <w:rPr>
                <w:b/>
                <w:i/>
                <w:sz w:val="20"/>
                <w:szCs w:val="20"/>
                <w:lang w:val="ru-RU"/>
              </w:rPr>
              <w:t>Специјалистички рад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Студијски програм 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Специјалистичке струковне студије - Процена безбедносних ризика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Врста и ниво студија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Специјалистичке струковне студије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Назив предмета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Специјалистички рад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Наставник (за предавања)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Ментор 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Наставник/сарадник (за вежбе)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Ментор 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Наставник/сарадник (за ДОН)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Ментор 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Број ЕСПБ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Статус предмета (обавезни/изборни)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Обавезни</w:t>
            </w:r>
          </w:p>
        </w:tc>
      </w:tr>
      <w:tr w:rsidR="00C95146" w:rsidRPr="00C95146" w:rsidTr="00C95146">
        <w:trPr>
          <w:trHeight w:val="578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Специјалистчки рад се почиње у </w:t>
            </w: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семестру ових студија, а брани после положених свих испита на крају </w:t>
            </w: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семестра текуће школске године.</w:t>
            </w:r>
          </w:p>
        </w:tc>
      </w:tr>
      <w:tr w:rsidR="00C95146" w:rsidRPr="00C95146" w:rsidTr="00C95146">
        <w:trPr>
          <w:trHeight w:val="711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Циљ</w:t>
            </w: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предмета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Оспособљавање студента за примену методологија за анализу и превенцију ризика, стицање знања за израду планских и ситемских докумената. </w:t>
            </w:r>
          </w:p>
        </w:tc>
      </w:tr>
      <w:tr w:rsidR="00C95146" w:rsidRPr="00C95146" w:rsidTr="00C95146">
        <w:trPr>
          <w:trHeight w:val="1091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Исход</w:t>
            </w: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предмета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 студент стекне рутину у примени метода, техника и поступака који су у вези теме специјалистичког рада, да је у стању да самостално примени методе и технике, изради, процедуре и  документе . Треба да се оспособи да своје резултате јасно изложи, писмено и усмено и упореди их са литературним подацима и односном регулативом.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Садржај предмета</w:t>
            </w:r>
          </w:p>
        </w:tc>
      </w:tr>
      <w:tr w:rsidR="00C95146" w:rsidRPr="00C95146" w:rsidTr="00C95146">
        <w:trPr>
          <w:trHeight w:val="1134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Теоријска</w:t>
            </w: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настава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 специјалистичком раду се студент оспособљава да примењује методологију и технике у зависности од одабраног изборног подручја. Студент треба да стекне искуства и рутину у примени методе/а, техника и процедура и да припреми специјалистички рад који садржи: Увод у коме је јасно наведен циљ рада, Теоријски део са прегледом литературе и кратким приказом коришћених метода, Практични део, Резултате и дискусију, Закључак и Списак литературе. Након специјалистичког рада студент је припремљен за даљи професионални практични рад. Завршни рад се брани усмено уз презентацију у </w:t>
            </w: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Power</w:t>
            </w: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Point</w:t>
            </w: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  <w:tr w:rsidR="00C95146" w:rsidRPr="00C95146" w:rsidTr="00C95146">
        <w:trPr>
          <w:trHeight w:val="647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Практична настава (вежбе, ДОН, студијски истражива-чки рад)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Студент обавља практичне и теоријске активности под руководством ментора. Студент непрекидно обавештава ментора о своме раду и резултатима до којих долази. Студент затим сређује резултате до којих је дошао, припрема теоријски осврт на литературне податке који су у вези са радом, и пише рад, који након дискусије са ментором приређује.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Литература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 вези са темом специјалистичког рада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Број часова активне наставе недељно током семестра/триместра/године</w:t>
            </w:r>
          </w:p>
        </w:tc>
      </w:tr>
      <w:tr w:rsidR="00C95146" w:rsidRPr="00C95146" w:rsidTr="00C95146">
        <w:trPr>
          <w:trHeight w:val="285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Предавања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Студијски истраживачки рад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Остали часови</w:t>
            </w:r>
          </w:p>
        </w:tc>
      </w:tr>
      <w:tr w:rsidR="00C95146" w:rsidRPr="00C95146" w:rsidTr="00C95146">
        <w:trPr>
          <w:trHeight w:val="435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95146" w:rsidRPr="00C95146" w:rsidTr="00C95146">
        <w:trPr>
          <w:trHeight w:val="620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Методе</w:t>
            </w: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извођења</w:t>
            </w: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наставе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Специјалистички рад може бити пректични или теоријски са применом одговарајућих  метода и техника, а које су у вези са темом специјалистичког рада.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Оцена знања (максимални број поена 100)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Предиспитне обавезе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поена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Завршни испит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поена</w:t>
            </w:r>
          </w:p>
        </w:tc>
      </w:tr>
      <w:tr w:rsidR="00C95146" w:rsidRPr="00C95146" w:rsidTr="00C95146">
        <w:trPr>
          <w:trHeight w:val="495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активност у току </w:t>
            </w: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предавања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писмени испит- завршни рад у штампаној форми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95146" w:rsidRPr="00C95146" w:rsidTr="00C95146">
        <w:trPr>
          <w:trHeight w:val="503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практична настава - израда рада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усмени испит - одбрана рада, презентација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колоквијуми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95146" w:rsidRPr="00C95146" w:rsidTr="00C95146">
        <w:trPr>
          <w:trHeight w:val="255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семинари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6" w:rsidRPr="00C95146" w:rsidRDefault="00C95146" w:rsidP="00C95146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514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5F4F7C" w:rsidRPr="00A619FD" w:rsidRDefault="005F4F7C" w:rsidP="00C95146">
      <w:pPr>
        <w:ind w:firstLine="0"/>
      </w:pPr>
    </w:p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C95146"/>
    <w:rsid w:val="001E2A0D"/>
    <w:rsid w:val="005F4F7C"/>
    <w:rsid w:val="00A619FD"/>
    <w:rsid w:val="00B016B2"/>
    <w:rsid w:val="00C95146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6B2"/>
    <w:pPr>
      <w:spacing w:before="120" w:after="120" w:line="240" w:lineRule="auto"/>
      <w:ind w:firstLine="720"/>
      <w:jc w:val="both"/>
    </w:pPr>
    <w:rPr>
      <w:rFonts w:ascii="Georgia" w:hAnsi="Georg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5</TotalTime>
  <Pages>1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1</cp:revision>
  <dcterms:created xsi:type="dcterms:W3CDTF">2019-05-15T06:15:00Z</dcterms:created>
  <dcterms:modified xsi:type="dcterms:W3CDTF">2019-05-15T06:20:00Z</dcterms:modified>
</cp:coreProperties>
</file>